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A6" w:rsidRDefault="00E817A6" w:rsidP="00DB2C90">
      <w:pPr>
        <w:widowControl/>
        <w:tabs>
          <w:tab w:val="left" w:pos="2520"/>
        </w:tabs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C03658">
        <w:rPr>
          <w:rFonts w:ascii="Arial" w:hAnsi="Arial" w:cs="Arial"/>
          <w:b/>
          <w:bCs/>
          <w:sz w:val="32"/>
          <w:szCs w:val="32"/>
          <w:u w:val="single"/>
        </w:rPr>
        <w:t>Контрольно-измерительные материалы</w:t>
      </w:r>
      <w:r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</w:p>
    <w:p w:rsidR="00E817A6" w:rsidRPr="00C03658" w:rsidRDefault="00E817A6" w:rsidP="00DB2C90">
      <w:pPr>
        <w:widowControl/>
        <w:tabs>
          <w:tab w:val="left" w:pos="2520"/>
        </w:tabs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>по русскому языку во</w:t>
      </w:r>
      <w:r w:rsidRPr="00C03658">
        <w:rPr>
          <w:rFonts w:ascii="Arial" w:hAnsi="Arial" w:cs="Arial"/>
          <w:b/>
          <w:bCs/>
          <w:sz w:val="32"/>
          <w:szCs w:val="32"/>
          <w:u w:val="single"/>
        </w:rPr>
        <w:t xml:space="preserve"> 2</w:t>
      </w:r>
      <w:r>
        <w:rPr>
          <w:rFonts w:ascii="Arial" w:hAnsi="Arial" w:cs="Arial"/>
          <w:b/>
          <w:bCs/>
          <w:sz w:val="32"/>
          <w:szCs w:val="32"/>
          <w:u w:val="single"/>
        </w:rPr>
        <w:t xml:space="preserve">  </w:t>
      </w:r>
      <w:r w:rsidRPr="00C03658">
        <w:rPr>
          <w:rFonts w:ascii="Arial" w:hAnsi="Arial" w:cs="Arial"/>
          <w:b/>
          <w:bCs/>
          <w:sz w:val="32"/>
          <w:szCs w:val="32"/>
          <w:u w:val="single"/>
        </w:rPr>
        <w:t>класс</w:t>
      </w:r>
      <w:r>
        <w:rPr>
          <w:rFonts w:ascii="Arial" w:hAnsi="Arial" w:cs="Arial"/>
          <w:b/>
          <w:bCs/>
          <w:sz w:val="32"/>
          <w:szCs w:val="32"/>
          <w:u w:val="single"/>
        </w:rPr>
        <w:t>е</w:t>
      </w:r>
    </w:p>
    <w:p w:rsidR="00E817A6" w:rsidRDefault="00E817A6" w:rsidP="00DB2C90">
      <w:pPr>
        <w:widowControl/>
        <w:tabs>
          <w:tab w:val="left" w:pos="252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81518D">
        <w:rPr>
          <w:rFonts w:ascii="Arial" w:hAnsi="Arial" w:cs="Arial"/>
          <w:b/>
          <w:bCs/>
          <w:sz w:val="28"/>
          <w:szCs w:val="28"/>
        </w:rPr>
        <w:t>Контрольный диктант №1 «Входная диагностика»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jc w:val="center"/>
        <w:rPr>
          <w:rFonts w:ascii="Arial" w:hAnsi="Arial" w:cs="Arial"/>
          <w:bCs/>
          <w:sz w:val="28"/>
          <w:szCs w:val="28"/>
        </w:rPr>
      </w:pPr>
      <w:r w:rsidRPr="0081518D">
        <w:rPr>
          <w:rFonts w:ascii="Arial" w:hAnsi="Arial" w:cs="Arial"/>
          <w:bCs/>
          <w:sz w:val="28"/>
          <w:szCs w:val="28"/>
        </w:rPr>
        <w:t>На даче.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Настало лето. Дети едут на дачу. Возле дачи есть роща и пруд. В пруду водятся щуки, ерши  и караси. Дети там рыбачат. Хороша будет уха.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Задания: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ind w:left="108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1.</w:t>
      </w:r>
      <w:r w:rsidRPr="0081518D">
        <w:rPr>
          <w:rFonts w:ascii="Arial" w:hAnsi="Arial" w:cs="Arial"/>
          <w:bCs/>
          <w:sz w:val="28"/>
          <w:szCs w:val="28"/>
        </w:rPr>
        <w:t>В 3</w:t>
      </w:r>
      <w:r>
        <w:rPr>
          <w:rFonts w:ascii="Arial" w:hAnsi="Arial" w:cs="Arial"/>
          <w:bCs/>
          <w:sz w:val="28"/>
          <w:szCs w:val="28"/>
        </w:rPr>
        <w:t xml:space="preserve"> предложении подчеркнуть гласные буквы.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ind w:left="108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2.Выписать три слова с сочетаниями </w:t>
      </w:r>
      <w:r w:rsidRPr="0081518D">
        <w:rPr>
          <w:rFonts w:ascii="Arial" w:hAnsi="Arial" w:cs="Arial"/>
          <w:bCs/>
          <w:i/>
          <w:sz w:val="28"/>
          <w:szCs w:val="28"/>
        </w:rPr>
        <w:t>ча-ща, чу-щу</w:t>
      </w:r>
      <w:r>
        <w:rPr>
          <w:rFonts w:ascii="Arial" w:hAnsi="Arial" w:cs="Arial"/>
          <w:bCs/>
          <w:sz w:val="28"/>
          <w:szCs w:val="28"/>
        </w:rPr>
        <w:t>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Контрольный диктант №8 (за 1 п</w:t>
      </w:r>
      <w:r w:rsidRPr="00DB2C90">
        <w:rPr>
          <w:rFonts w:ascii="Arial" w:hAnsi="Arial" w:cs="Arial"/>
          <w:b/>
          <w:bCs/>
          <w:sz w:val="28"/>
          <w:szCs w:val="28"/>
        </w:rPr>
        <w:t>/</w:t>
      </w:r>
      <w:r>
        <w:rPr>
          <w:rFonts w:ascii="Arial" w:hAnsi="Arial" w:cs="Arial"/>
          <w:b/>
          <w:bCs/>
          <w:sz w:val="28"/>
          <w:szCs w:val="28"/>
        </w:rPr>
        <w:t>г)</w:t>
      </w:r>
    </w:p>
    <w:p w:rsidR="00E817A6" w:rsidRPr="00DB2C90" w:rsidRDefault="00E817A6" w:rsidP="00DB2C90">
      <w:pPr>
        <w:widowControl/>
        <w:tabs>
          <w:tab w:val="left" w:pos="2520"/>
        </w:tabs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В лесу.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Катя и Юра идут в лес. Рядом бежит пес Тузик. Весело поют птицы. Скачут по веткам белочки. Спрятались под елкой серые ежики.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Задания: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1.В словах</w:t>
      </w:r>
      <w:r w:rsidRPr="00F04310">
        <w:rPr>
          <w:rFonts w:ascii="Arial" w:hAnsi="Arial" w:cs="Arial"/>
          <w:bCs/>
          <w:i/>
          <w:sz w:val="28"/>
          <w:szCs w:val="28"/>
        </w:rPr>
        <w:t xml:space="preserve"> ветки</w:t>
      </w:r>
      <w:r>
        <w:rPr>
          <w:rFonts w:ascii="Arial" w:hAnsi="Arial" w:cs="Arial"/>
          <w:bCs/>
          <w:sz w:val="28"/>
          <w:szCs w:val="28"/>
        </w:rPr>
        <w:t xml:space="preserve"> и </w:t>
      </w:r>
      <w:r w:rsidRPr="00F04310">
        <w:rPr>
          <w:rFonts w:ascii="Arial" w:hAnsi="Arial" w:cs="Arial"/>
          <w:bCs/>
          <w:i/>
          <w:sz w:val="28"/>
          <w:szCs w:val="28"/>
        </w:rPr>
        <w:t>белочки</w:t>
      </w:r>
      <w:r>
        <w:rPr>
          <w:rFonts w:ascii="Arial" w:hAnsi="Arial" w:cs="Arial"/>
          <w:bCs/>
          <w:i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подчеркнуть мягкие согласные звуки.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2.Записать, сколько букв и звуков в слове </w:t>
      </w:r>
      <w:r w:rsidRPr="00F04310">
        <w:rPr>
          <w:rFonts w:ascii="Arial" w:hAnsi="Arial" w:cs="Arial"/>
          <w:bCs/>
          <w:i/>
          <w:sz w:val="28"/>
          <w:szCs w:val="28"/>
        </w:rPr>
        <w:t>Юра</w:t>
      </w:r>
      <w:r>
        <w:rPr>
          <w:rFonts w:ascii="Arial" w:hAnsi="Arial" w:cs="Arial"/>
          <w:bCs/>
          <w:sz w:val="28"/>
          <w:szCs w:val="28"/>
        </w:rPr>
        <w:t>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i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3.Указать количество слогов в словах </w:t>
      </w:r>
      <w:r w:rsidRPr="00F04310">
        <w:rPr>
          <w:rFonts w:ascii="Arial" w:hAnsi="Arial" w:cs="Arial"/>
          <w:bCs/>
          <w:i/>
          <w:sz w:val="28"/>
          <w:szCs w:val="28"/>
        </w:rPr>
        <w:t>ежики, серые, рядом.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1285E">
        <w:rPr>
          <w:rFonts w:ascii="Arial" w:hAnsi="Arial" w:cs="Arial"/>
          <w:b/>
          <w:bCs/>
          <w:sz w:val="28"/>
          <w:szCs w:val="28"/>
        </w:rPr>
        <w:t>Контрольный диктант №13.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Гроза.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Наступила 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Задания: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1.В первом предложении подчеркнуть главные члены предложения, обозначить части речи.</w:t>
      </w:r>
    </w:p>
    <w:p w:rsidR="00E817A6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2.Выписать два слова с проверяемой безударной гласной, подобрать проверочные слова.</w:t>
      </w:r>
    </w:p>
    <w:p w:rsidR="00E817A6" w:rsidRPr="0021285E" w:rsidRDefault="00E817A6" w:rsidP="00DB2C90">
      <w:pPr>
        <w:widowControl/>
        <w:tabs>
          <w:tab w:val="left" w:pos="2520"/>
        </w:tabs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3.Разделить слова для переноса: </w:t>
      </w:r>
      <w:r w:rsidRPr="0021285E">
        <w:rPr>
          <w:rFonts w:ascii="Arial" w:hAnsi="Arial" w:cs="Arial"/>
          <w:bCs/>
          <w:i/>
          <w:sz w:val="28"/>
          <w:szCs w:val="28"/>
        </w:rPr>
        <w:t>сильный, длинные, пыль.</w:t>
      </w:r>
    </w:p>
    <w:p w:rsidR="00E817A6" w:rsidRDefault="00E817A6" w:rsidP="00EA1A0D">
      <w:pPr>
        <w:jc w:val="center"/>
        <w:rPr>
          <w:rFonts w:ascii="Arial" w:hAnsi="Arial" w:cs="Arial"/>
          <w:b/>
          <w:bCs/>
          <w:i/>
          <w:iCs/>
          <w:sz w:val="28"/>
        </w:rPr>
      </w:pPr>
      <w:r>
        <w:rPr>
          <w:rFonts w:ascii="Arial" w:hAnsi="Arial" w:cs="Arial"/>
          <w:b/>
          <w:bCs/>
          <w:i/>
          <w:iCs/>
          <w:sz w:val="28"/>
        </w:rPr>
        <w:t xml:space="preserve">Контрольно-измерительные материалы по математике </w:t>
      </w:r>
    </w:p>
    <w:p w:rsidR="00E817A6" w:rsidRDefault="00E817A6" w:rsidP="00EA1A0D">
      <w:pPr>
        <w:jc w:val="center"/>
        <w:rPr>
          <w:rFonts w:ascii="Arial" w:hAnsi="Arial" w:cs="Arial"/>
          <w:b/>
          <w:bCs/>
          <w:i/>
          <w:iCs/>
          <w:sz w:val="28"/>
        </w:rPr>
      </w:pPr>
      <w:r>
        <w:rPr>
          <w:rFonts w:ascii="Arial" w:hAnsi="Arial" w:cs="Arial"/>
          <w:b/>
          <w:bCs/>
          <w:i/>
          <w:iCs/>
          <w:sz w:val="28"/>
        </w:rPr>
        <w:t xml:space="preserve">во 2  классе </w:t>
      </w:r>
    </w:p>
    <w:p w:rsidR="00E817A6" w:rsidRDefault="00E817A6" w:rsidP="00EA1A0D">
      <w:pPr>
        <w:rPr>
          <w:rFonts w:ascii="Arial" w:hAnsi="Arial" w:cs="Arial"/>
          <w:b/>
          <w:bCs/>
          <w:i/>
          <w:iCs/>
          <w:sz w:val="28"/>
        </w:rPr>
      </w:pPr>
    </w:p>
    <w:p w:rsidR="00E817A6" w:rsidRDefault="00E817A6" w:rsidP="00EA1A0D">
      <w:pPr>
        <w:jc w:val="center"/>
        <w:rPr>
          <w:rFonts w:ascii="Arial" w:hAnsi="Arial" w:cs="Arial"/>
          <w:b/>
          <w:bCs/>
          <w:i/>
          <w:iCs/>
          <w:sz w:val="28"/>
        </w:rPr>
      </w:pPr>
      <w:r>
        <w:rPr>
          <w:rFonts w:ascii="Arial" w:hAnsi="Arial" w:cs="Arial"/>
          <w:b/>
          <w:bCs/>
          <w:i/>
          <w:iCs/>
          <w:sz w:val="28"/>
        </w:rPr>
        <w:t>Входная контрольная работа №1</w:t>
      </w:r>
    </w:p>
    <w:p w:rsidR="00E817A6" w:rsidRDefault="00E817A6" w:rsidP="00EA1A0D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bCs/>
          <w:i/>
          <w:iCs/>
          <w:sz w:val="28"/>
        </w:rPr>
        <w:t>Вариант 1.</w:t>
      </w:r>
    </w:p>
    <w:p w:rsidR="00E817A6" w:rsidRDefault="00E817A6" w:rsidP="00EA1A0D">
      <w:pPr>
        <w:widowControl/>
        <w:numPr>
          <w:ilvl w:val="0"/>
          <w:numId w:val="1"/>
        </w:numPr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sz w:val="28"/>
        </w:rPr>
        <w:t> Найди сумму чисел: 9 и 3.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  <w:sz w:val="28"/>
        </w:rPr>
        <w:t>    Найди разность чисел: 11 и 2.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  <w:sz w:val="28"/>
        </w:rPr>
        <w:t>    Уменьши число 8 на 2.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  <w:sz w:val="28"/>
        </w:rPr>
        <w:t>    Увеличь число 6 на 3.</w:t>
      </w:r>
    </w:p>
    <w:p w:rsidR="00E817A6" w:rsidRDefault="00E817A6" w:rsidP="00EA1A0D">
      <w:pPr>
        <w:widowControl/>
        <w:numPr>
          <w:ilvl w:val="0"/>
          <w:numId w:val="2"/>
        </w:numPr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sz w:val="28"/>
        </w:rPr>
        <w:t>Сравни (вместо точек поставь знаки &gt;, &lt;, =):</w:t>
      </w:r>
    </w:p>
    <w:p w:rsidR="00E817A6" w:rsidRDefault="00E817A6" w:rsidP="00EA1A0D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                                                          7 + 3 …  9</w:t>
      </w:r>
    </w:p>
    <w:p w:rsidR="00E817A6" w:rsidRDefault="00E817A6" w:rsidP="00EA1A0D">
      <w:pPr>
        <w:pStyle w:val="ListParagraph"/>
        <w:numPr>
          <w:ilvl w:val="1"/>
          <w:numId w:val="2"/>
        </w:numPr>
        <w:spacing w:after="0" w:line="240" w:lineRule="auto"/>
        <w:jc w:val="center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+ 5 … 17</w:t>
      </w:r>
    </w:p>
    <w:p w:rsidR="00E817A6" w:rsidRDefault="00E817A6" w:rsidP="00EA1A0D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Вычисли:   10 – 8 + 4 =</w:t>
      </w:r>
    </w:p>
    <w:p w:rsidR="00E817A6" w:rsidRDefault="00E817A6" w:rsidP="00EA1A0D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+ 4 – 3 =</w:t>
      </w:r>
    </w:p>
    <w:p w:rsidR="00E817A6" w:rsidRDefault="00E817A6" w:rsidP="00EA1A0D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Реши задачу: Сшили 5 платьев и 4 блузки. Сколько всего сшили вещей?</w:t>
      </w:r>
    </w:p>
    <w:p w:rsidR="00E817A6" w:rsidRDefault="00E817A6" w:rsidP="00EA1A0D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Реши задачу: В вазе было 10 яблок. Съели 8 яблок. Сколько яблок осталось?</w:t>
      </w:r>
    </w:p>
    <w:p w:rsidR="00E817A6" w:rsidRDefault="00E817A6" w:rsidP="00EA1A0D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> </w:t>
      </w:r>
    </w:p>
    <w:p w:rsidR="00E817A6" w:rsidRDefault="00E817A6" w:rsidP="00EA1A0D">
      <w:pPr>
        <w:widowControl/>
        <w:numPr>
          <w:ilvl w:val="0"/>
          <w:numId w:val="5"/>
        </w:numPr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Начерти два отрезка. Длина первого </w:t>
      </w:r>
      <w:smartTag w:uri="urn:schemas-microsoft-com:office:smarttags" w:element="metricconverter">
        <w:smartTagPr>
          <w:attr w:name="ProductID" w:val="4 см"/>
        </w:smartTagPr>
        <w:r>
          <w:rPr>
            <w:rFonts w:ascii="Arial" w:hAnsi="Arial" w:cs="Arial"/>
            <w:sz w:val="28"/>
          </w:rPr>
          <w:t>4 см</w:t>
        </w:r>
      </w:smartTag>
      <w:r>
        <w:rPr>
          <w:rFonts w:ascii="Arial" w:hAnsi="Arial" w:cs="Arial"/>
          <w:sz w:val="28"/>
        </w:rPr>
        <w:t xml:space="preserve">, а длина второго на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Arial" w:hAnsi="Arial" w:cs="Arial"/>
            <w:sz w:val="28"/>
          </w:rPr>
          <w:t>2 см</w:t>
        </w:r>
      </w:smartTag>
      <w:r>
        <w:rPr>
          <w:rFonts w:ascii="Arial" w:hAnsi="Arial" w:cs="Arial"/>
          <w:sz w:val="28"/>
        </w:rPr>
        <w:t xml:space="preserve"> больше.</w:t>
      </w:r>
    </w:p>
    <w:p w:rsidR="00E817A6" w:rsidRDefault="00E817A6" w:rsidP="00EA1A0D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Вырази:</w:t>
      </w:r>
    </w:p>
    <w:p w:rsidR="00E817A6" w:rsidRDefault="00E817A6" w:rsidP="00EA1A0D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        </w:t>
      </w:r>
      <w:smartTag w:uri="urn:schemas-microsoft-com:office:smarttags" w:element="metricconverter">
        <w:smartTagPr>
          <w:attr w:name="ProductID" w:val="15 см"/>
        </w:smartTagPr>
        <w:r>
          <w:rPr>
            <w:rFonts w:ascii="Arial" w:hAnsi="Arial" w:cs="Arial"/>
            <w:sz w:val="28"/>
          </w:rPr>
          <w:t>15 см</w:t>
        </w:r>
      </w:smartTag>
      <w:r>
        <w:rPr>
          <w:rFonts w:ascii="Arial" w:hAnsi="Arial" w:cs="Arial"/>
          <w:sz w:val="28"/>
        </w:rPr>
        <w:t xml:space="preserve"> = … дм …см</w:t>
      </w:r>
    </w:p>
    <w:p w:rsidR="00E817A6" w:rsidRDefault="00E817A6" w:rsidP="00EA1A0D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        1 дм </w:t>
      </w:r>
      <w:smartTag w:uri="urn:schemas-microsoft-com:office:smarttags" w:element="metricconverter">
        <w:smartTagPr>
          <w:attr w:name="ProductID" w:val="7 см"/>
        </w:smartTagPr>
        <w:r>
          <w:rPr>
            <w:rFonts w:ascii="Arial" w:hAnsi="Arial" w:cs="Arial"/>
            <w:sz w:val="28"/>
          </w:rPr>
          <w:t>7 см</w:t>
        </w:r>
      </w:smartTag>
      <w:r>
        <w:rPr>
          <w:rFonts w:ascii="Arial" w:hAnsi="Arial" w:cs="Arial"/>
          <w:sz w:val="28"/>
        </w:rPr>
        <w:t xml:space="preserve"> = … см</w:t>
      </w:r>
    </w:p>
    <w:p w:rsidR="00E817A6" w:rsidRDefault="00E817A6" w:rsidP="00EA1A0D">
      <w:pPr>
        <w:jc w:val="center"/>
        <w:rPr>
          <w:rFonts w:ascii="Arial" w:hAnsi="Arial" w:cs="Arial"/>
          <w:b/>
          <w:bCs/>
          <w:i/>
          <w:iCs/>
          <w:sz w:val="28"/>
        </w:rPr>
      </w:pPr>
    </w:p>
    <w:p w:rsidR="00E817A6" w:rsidRDefault="00E817A6" w:rsidP="00EA1A0D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bCs/>
          <w:i/>
          <w:iCs/>
          <w:sz w:val="28"/>
        </w:rPr>
        <w:t>Вариант 2.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sz w:val="28"/>
        </w:rPr>
        <w:t>. Найди сумму чисел: 9 и 3.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  <w:sz w:val="28"/>
        </w:rPr>
        <w:t>    Найди разность чисел: 11 и 2.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  <w:sz w:val="28"/>
        </w:rPr>
        <w:t>    Уменьши число 8 на 2.</w:t>
      </w:r>
    </w:p>
    <w:p w:rsidR="00E817A6" w:rsidRDefault="00E817A6" w:rsidP="00EA1A0D">
      <w:pPr>
        <w:ind w:left="360"/>
        <w:rPr>
          <w:rFonts w:ascii="Arial" w:hAnsi="Arial" w:cs="Arial"/>
        </w:rPr>
      </w:pPr>
      <w:r>
        <w:rPr>
          <w:rFonts w:ascii="Arial" w:hAnsi="Arial" w:cs="Arial"/>
          <w:sz w:val="28"/>
        </w:rPr>
        <w:t>    Увеличь число 6 на 3.</w:t>
      </w:r>
    </w:p>
    <w:p w:rsidR="00E817A6" w:rsidRDefault="00E817A6" w:rsidP="00EA1A0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Сравни (вместо точек поставь знаки &gt;, &lt;, =):</w:t>
      </w:r>
    </w:p>
    <w:p w:rsidR="00E817A6" w:rsidRDefault="00E817A6" w:rsidP="00EA1A0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8"/>
        </w:rPr>
        <w:t>7 + 3 …  9</w:t>
      </w:r>
    </w:p>
    <w:p w:rsidR="00E817A6" w:rsidRDefault="00E817A6" w:rsidP="00EA1A0D">
      <w:pPr>
        <w:pStyle w:val="ListParagraph"/>
        <w:numPr>
          <w:ilvl w:val="1"/>
          <w:numId w:val="2"/>
        </w:numPr>
        <w:spacing w:after="0" w:line="240" w:lineRule="auto"/>
        <w:jc w:val="center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 xml:space="preserve"> 5 … 17</w:t>
      </w:r>
    </w:p>
    <w:p w:rsidR="00E817A6" w:rsidRDefault="00E817A6" w:rsidP="00EA1A0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Вычисли:   10 – 8 + 4 =</w:t>
      </w:r>
    </w:p>
    <w:p w:rsidR="00E817A6" w:rsidRDefault="00E817A6" w:rsidP="00EA1A0D">
      <w:pPr>
        <w:pStyle w:val="ListParagraph"/>
        <w:numPr>
          <w:ilvl w:val="1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+  4 – 3 =</w:t>
      </w:r>
    </w:p>
    <w:p w:rsidR="00E817A6" w:rsidRDefault="00E817A6" w:rsidP="00EA1A0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Реши задачу: Сшили 5 платьев и 4 блузки. Сколько всего сшили вещей?</w:t>
      </w:r>
    </w:p>
    <w:p w:rsidR="00E817A6" w:rsidRDefault="00E817A6" w:rsidP="00EA1A0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Реши задачу: В вазе было 10 яблок. Съели 8 яблок. Сколько яблок осталось?</w:t>
      </w:r>
    </w:p>
    <w:p w:rsidR="00E817A6" w:rsidRDefault="00E817A6" w:rsidP="00EA1A0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 xml:space="preserve">Начерти два отрезка. Длина первого </w:t>
      </w:r>
      <w:smartTag w:uri="urn:schemas-microsoft-com:office:smarttags" w:element="metricconverter">
        <w:smartTagPr>
          <w:attr w:name="ProductID" w:val="4 см"/>
        </w:smartTagPr>
        <w:r>
          <w:rPr>
            <w:rFonts w:ascii="Arial" w:hAnsi="Arial" w:cs="Arial"/>
            <w:color w:val="000000"/>
            <w:sz w:val="28"/>
            <w:lang w:eastAsia="ru-RU"/>
          </w:rPr>
          <w:t>4 см</w:t>
        </w:r>
      </w:smartTag>
      <w:r>
        <w:rPr>
          <w:rFonts w:ascii="Arial" w:hAnsi="Arial" w:cs="Arial"/>
          <w:color w:val="000000"/>
          <w:sz w:val="28"/>
          <w:lang w:eastAsia="ru-RU"/>
        </w:rPr>
        <w:t xml:space="preserve">, а длина второго на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Arial" w:hAnsi="Arial" w:cs="Arial"/>
            <w:color w:val="000000"/>
            <w:sz w:val="28"/>
            <w:lang w:eastAsia="ru-RU"/>
          </w:rPr>
          <w:t>2 см</w:t>
        </w:r>
      </w:smartTag>
      <w:r>
        <w:rPr>
          <w:rFonts w:ascii="Arial" w:hAnsi="Arial" w:cs="Arial"/>
          <w:color w:val="000000"/>
          <w:sz w:val="28"/>
          <w:lang w:eastAsia="ru-RU"/>
        </w:rPr>
        <w:t xml:space="preserve"> больше.</w:t>
      </w:r>
    </w:p>
    <w:p w:rsidR="00E817A6" w:rsidRDefault="00E817A6" w:rsidP="00EA1A0D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  <w:sz w:val="28"/>
          <w:lang w:eastAsia="ru-RU"/>
        </w:rPr>
        <w:t>Вырази:</w:t>
      </w:r>
    </w:p>
    <w:p w:rsidR="00E817A6" w:rsidRDefault="00E817A6" w:rsidP="00EA1A0D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        </w:t>
      </w:r>
      <w:smartTag w:uri="urn:schemas-microsoft-com:office:smarttags" w:element="metricconverter">
        <w:smartTagPr>
          <w:attr w:name="ProductID" w:val="15 см"/>
        </w:smartTagPr>
        <w:r>
          <w:rPr>
            <w:rFonts w:ascii="Arial" w:hAnsi="Arial" w:cs="Arial"/>
            <w:sz w:val="28"/>
          </w:rPr>
          <w:t>15 см</w:t>
        </w:r>
      </w:smartTag>
      <w:r>
        <w:rPr>
          <w:rFonts w:ascii="Arial" w:hAnsi="Arial" w:cs="Arial"/>
          <w:sz w:val="28"/>
        </w:rPr>
        <w:t xml:space="preserve"> = … дм …см</w:t>
      </w:r>
    </w:p>
    <w:p w:rsidR="00E817A6" w:rsidRDefault="00E817A6" w:rsidP="00EA1A0D">
      <w:pPr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        1 дм </w:t>
      </w:r>
      <w:smartTag w:uri="urn:schemas-microsoft-com:office:smarttags" w:element="metricconverter">
        <w:smartTagPr>
          <w:attr w:name="ProductID" w:val="7 см"/>
        </w:smartTagPr>
        <w:r>
          <w:rPr>
            <w:rFonts w:ascii="Arial" w:hAnsi="Arial" w:cs="Arial"/>
            <w:sz w:val="28"/>
          </w:rPr>
          <w:t>7 см</w:t>
        </w:r>
      </w:smartTag>
      <w:r>
        <w:rPr>
          <w:rFonts w:ascii="Arial" w:hAnsi="Arial" w:cs="Arial"/>
          <w:sz w:val="28"/>
        </w:rPr>
        <w:t xml:space="preserve"> = … см</w:t>
      </w:r>
    </w:p>
    <w:p w:rsidR="00E817A6" w:rsidRDefault="00E817A6" w:rsidP="00EA1A0D">
      <w:pPr>
        <w:jc w:val="center"/>
        <w:rPr>
          <w:rFonts w:ascii="Arial" w:hAnsi="Arial" w:cs="Arial"/>
          <w:b/>
          <w:bCs/>
          <w:i/>
          <w:iCs/>
          <w:sz w:val="28"/>
        </w:rPr>
      </w:pPr>
    </w:p>
    <w:p w:rsidR="00E817A6" w:rsidRPr="007D69C8" w:rsidRDefault="00E817A6" w:rsidP="00065906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b/>
          <w:bCs/>
          <w:i/>
          <w:iCs/>
          <w:sz w:val="28"/>
        </w:rPr>
        <w:t>Контрольная работа № 5</w:t>
      </w:r>
    </w:p>
    <w:p w:rsidR="00E817A6" w:rsidRPr="007D69C8" w:rsidRDefault="00E817A6" w:rsidP="00065906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b/>
          <w:bCs/>
          <w:i/>
          <w:iCs/>
          <w:sz w:val="28"/>
        </w:rPr>
        <w:t>за 1 полугодие</w:t>
      </w:r>
    </w:p>
    <w:p w:rsidR="00E817A6" w:rsidRPr="007D69C8" w:rsidRDefault="00E817A6" w:rsidP="00065906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i/>
          <w:iCs/>
          <w:sz w:val="28"/>
        </w:rPr>
        <w:t>Вариант 1.</w:t>
      </w:r>
    </w:p>
    <w:p w:rsidR="00E817A6" w:rsidRPr="007D69C8" w:rsidRDefault="00E817A6" w:rsidP="00065906">
      <w:pPr>
        <w:widowControl/>
        <w:numPr>
          <w:ilvl w:val="0"/>
          <w:numId w:val="6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задачу: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 ёлочной гирлянде 7 красных лампочек, синих на 6 больше, чем красных, а жёлтых – столько, сколько красных и синих вместе. Сколько в гирлянде жёлтых лампочек?</w:t>
      </w:r>
    </w:p>
    <w:p w:rsidR="00E817A6" w:rsidRPr="007D69C8" w:rsidRDefault="00E817A6" w:rsidP="00065906">
      <w:pPr>
        <w:widowControl/>
        <w:numPr>
          <w:ilvl w:val="0"/>
          <w:numId w:val="7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примеры: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75 + 20 =                90 – 3 =               45 – 5 + 7 =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80 + 11 =                60 – 20 =              83 – (40 + 30) =</w:t>
      </w:r>
    </w:p>
    <w:p w:rsidR="00E817A6" w:rsidRPr="007D69C8" w:rsidRDefault="00E817A6" w:rsidP="00065906">
      <w:pPr>
        <w:widowControl/>
        <w:numPr>
          <w:ilvl w:val="0"/>
          <w:numId w:val="8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уравнение: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5 + х = 12</w:t>
      </w:r>
    </w:p>
    <w:p w:rsidR="00E817A6" w:rsidRPr="007D69C8" w:rsidRDefault="00E817A6" w:rsidP="00065906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Найди периметр данной фигуры:</w:t>
      </w:r>
    </w:p>
    <w:p w:rsidR="00E817A6" w:rsidRPr="007D69C8" w:rsidRDefault="00E817A6" w:rsidP="00065906">
      <w:pPr>
        <w:jc w:val="center"/>
        <w:rPr>
          <w:rFonts w:ascii="Arial" w:hAnsi="Arial" w:cs="Arial"/>
        </w:rPr>
      </w:pPr>
      <w:r w:rsidRPr="00D31455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38pt;height:64.5pt">
            <v:imagedata r:id="rId5" o:title=""/>
          </v:shape>
        </w:pict>
      </w:r>
    </w:p>
    <w:p w:rsidR="00E817A6" w:rsidRPr="007D69C8" w:rsidRDefault="00E817A6" w:rsidP="00065906">
      <w:pPr>
        <w:widowControl/>
        <w:numPr>
          <w:ilvl w:val="0"/>
          <w:numId w:val="10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Вставь в «окошки» числа так, чтобы записи были верными: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6 дм </w:t>
      </w:r>
      <w:smartTag w:uri="urn:schemas-microsoft-com:office:smarttags" w:element="metricconverter">
        <w:smartTagPr>
          <w:attr w:name="ProductID" w:val="3 см"/>
        </w:smartTagPr>
        <w:r w:rsidRPr="007D69C8">
          <w:rPr>
            <w:rFonts w:ascii="Arial" w:hAnsi="Arial" w:cs="Arial"/>
            <w:sz w:val="28"/>
          </w:rPr>
          <w:t>3 см</w:t>
        </w:r>
      </w:smartTag>
      <w:r w:rsidRPr="007D69C8">
        <w:rPr>
          <w:rFonts w:ascii="Arial" w:hAnsi="Arial" w:cs="Arial"/>
          <w:sz w:val="28"/>
        </w:rPr>
        <w:t xml:space="preserve"> = ⁪ см                  50 мм = ⁪ см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6*. Вместо звёздочек вставь знаки «+» или «- «, а в «окошки» запиши числа так, чтобы записи были верными: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⁪ * 8 &lt; 13 – 8                       25 + 5 = 37 * ⁪</w:t>
      </w:r>
    </w:p>
    <w:p w:rsidR="00E817A6" w:rsidRDefault="00E817A6" w:rsidP="00065906">
      <w:pPr>
        <w:jc w:val="center"/>
        <w:rPr>
          <w:rFonts w:ascii="Arial" w:hAnsi="Arial" w:cs="Arial"/>
          <w:i/>
          <w:iCs/>
          <w:sz w:val="28"/>
        </w:rPr>
      </w:pPr>
    </w:p>
    <w:p w:rsidR="00E817A6" w:rsidRDefault="00E817A6" w:rsidP="00065906">
      <w:pPr>
        <w:jc w:val="center"/>
        <w:rPr>
          <w:rFonts w:ascii="Arial" w:hAnsi="Arial" w:cs="Arial"/>
          <w:i/>
          <w:iCs/>
          <w:sz w:val="28"/>
        </w:rPr>
      </w:pPr>
    </w:p>
    <w:p w:rsidR="00E817A6" w:rsidRDefault="00E817A6" w:rsidP="00065906">
      <w:pPr>
        <w:jc w:val="center"/>
        <w:rPr>
          <w:rFonts w:ascii="Arial" w:hAnsi="Arial" w:cs="Arial"/>
          <w:i/>
          <w:iCs/>
          <w:sz w:val="28"/>
        </w:rPr>
      </w:pPr>
    </w:p>
    <w:p w:rsidR="00E817A6" w:rsidRPr="007D69C8" w:rsidRDefault="00E817A6" w:rsidP="00065906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i/>
          <w:iCs/>
          <w:sz w:val="28"/>
        </w:rPr>
        <w:t>Вариант 2.</w:t>
      </w:r>
    </w:p>
    <w:p w:rsidR="00E817A6" w:rsidRPr="007D69C8" w:rsidRDefault="00E817A6" w:rsidP="00065906">
      <w:pPr>
        <w:widowControl/>
        <w:numPr>
          <w:ilvl w:val="0"/>
          <w:numId w:val="11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задачу: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На новогоднюю ёлку повесили 11 шаров, сосулек на 4 меньше, чем шаров, а шишек – столько, сколько шаров и сосулек вместе. Сколько шишек повесили на ёлку?</w:t>
      </w:r>
    </w:p>
    <w:p w:rsidR="00E817A6" w:rsidRPr="007D69C8" w:rsidRDefault="00E817A6" w:rsidP="00065906">
      <w:pPr>
        <w:widowControl/>
        <w:numPr>
          <w:ilvl w:val="0"/>
          <w:numId w:val="12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примеры: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54 + 30 =                80 – 4 =               34 – 4 + 6 =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70 + 12 =                40 – 10 =             95 – (60 + 20) =</w:t>
      </w:r>
    </w:p>
    <w:p w:rsidR="00E817A6" w:rsidRPr="007D69C8" w:rsidRDefault="00E817A6" w:rsidP="00065906">
      <w:pPr>
        <w:widowControl/>
        <w:numPr>
          <w:ilvl w:val="0"/>
          <w:numId w:val="13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уравнение: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Х + 7 = 16</w:t>
      </w:r>
    </w:p>
    <w:p w:rsidR="00E817A6" w:rsidRPr="007D69C8" w:rsidRDefault="00E817A6" w:rsidP="00065906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Найди периметр данной фигуры:</w:t>
      </w:r>
    </w:p>
    <w:p w:rsidR="00E817A6" w:rsidRPr="007D69C8" w:rsidRDefault="00E817A6" w:rsidP="00065906">
      <w:pPr>
        <w:jc w:val="center"/>
        <w:rPr>
          <w:rFonts w:ascii="Arial" w:hAnsi="Arial" w:cs="Arial"/>
        </w:rPr>
      </w:pPr>
      <w:r w:rsidRPr="00D31455">
        <w:rPr>
          <w:rFonts w:ascii="Arial" w:hAnsi="Arial" w:cs="Arial"/>
        </w:rPr>
        <w:pict>
          <v:shape id="_x0000_i1026" type="#_x0000_t75" alt="" style="width:108pt;height:64.5pt">
            <v:imagedata r:id="rId6" o:title=""/>
          </v:shape>
        </w:pict>
      </w:r>
    </w:p>
    <w:p w:rsidR="00E817A6" w:rsidRPr="007D69C8" w:rsidRDefault="00E817A6" w:rsidP="00065906">
      <w:pPr>
        <w:widowControl/>
        <w:numPr>
          <w:ilvl w:val="0"/>
          <w:numId w:val="15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Вставь в «окошки» числа так, чтобы записи были верными: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5м 8 дм = ⁪ дм                  60 мм = ⁪ см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6*. Вместо звёздочек вставь знаки «+» или «-«, а в «окошки» запиши числа так, чтобы записи были верными:</w:t>
      </w:r>
    </w:p>
    <w:p w:rsidR="00E817A6" w:rsidRPr="007D69C8" w:rsidRDefault="00E817A6" w:rsidP="00065906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11 - 7 &lt; ⁪ * 7                     68 * ⁪ = 57 + 3</w:t>
      </w:r>
    </w:p>
    <w:p w:rsidR="00E817A6" w:rsidRPr="007D69C8" w:rsidRDefault="00E817A6" w:rsidP="008D49ED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b/>
          <w:bCs/>
          <w:i/>
          <w:iCs/>
          <w:sz w:val="28"/>
        </w:rPr>
        <w:t xml:space="preserve">Итоговая контрольная работа № </w:t>
      </w:r>
      <w:r>
        <w:rPr>
          <w:rFonts w:ascii="Arial" w:hAnsi="Arial" w:cs="Arial"/>
          <w:b/>
          <w:bCs/>
          <w:i/>
          <w:iCs/>
          <w:sz w:val="28"/>
        </w:rPr>
        <w:t>9</w:t>
      </w:r>
    </w:p>
    <w:p w:rsidR="00E817A6" w:rsidRPr="007D69C8" w:rsidRDefault="00E817A6" w:rsidP="008D49ED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b/>
          <w:bCs/>
          <w:i/>
          <w:iCs/>
          <w:sz w:val="28"/>
        </w:rPr>
        <w:t>за учебный год</w:t>
      </w:r>
    </w:p>
    <w:p w:rsidR="00E817A6" w:rsidRPr="007D69C8" w:rsidRDefault="00E817A6" w:rsidP="008D49ED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i/>
          <w:iCs/>
          <w:sz w:val="28"/>
        </w:rPr>
        <w:t>Вариант 1.</w:t>
      </w:r>
    </w:p>
    <w:p w:rsidR="00E817A6" w:rsidRPr="007D69C8" w:rsidRDefault="00E817A6" w:rsidP="008D49ED">
      <w:pPr>
        <w:widowControl/>
        <w:numPr>
          <w:ilvl w:val="0"/>
          <w:numId w:val="16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задачу: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7D69C8">
          <w:rPr>
            <w:rFonts w:ascii="Arial" w:hAnsi="Arial" w:cs="Arial"/>
            <w:sz w:val="28"/>
          </w:rPr>
          <w:t>100 кг</w:t>
        </w:r>
      </w:smartTag>
      <w:r w:rsidRPr="007D69C8">
        <w:rPr>
          <w:rFonts w:ascii="Arial" w:hAnsi="Arial" w:cs="Arial"/>
          <w:sz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7D69C8">
          <w:rPr>
            <w:rFonts w:ascii="Arial" w:hAnsi="Arial" w:cs="Arial"/>
            <w:sz w:val="28"/>
          </w:rPr>
          <w:t>12 кг</w:t>
        </w:r>
      </w:smartTag>
      <w:r w:rsidRPr="007D69C8">
        <w:rPr>
          <w:rFonts w:ascii="Arial" w:hAnsi="Arial" w:cs="Arial"/>
          <w:sz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7D69C8">
          <w:rPr>
            <w:rFonts w:ascii="Arial" w:hAnsi="Arial" w:cs="Arial"/>
            <w:sz w:val="28"/>
          </w:rPr>
          <w:t>18 кг</w:t>
        </w:r>
      </w:smartTag>
      <w:r w:rsidRPr="007D69C8">
        <w:rPr>
          <w:rFonts w:ascii="Arial" w:hAnsi="Arial" w:cs="Arial"/>
          <w:sz w:val="28"/>
        </w:rPr>
        <w:t xml:space="preserve"> красных яблок. Сколько килограммов яблок осталось?</w:t>
      </w:r>
    </w:p>
    <w:p w:rsidR="00E817A6" w:rsidRPr="007D69C8" w:rsidRDefault="00E817A6" w:rsidP="008D49ED">
      <w:pPr>
        <w:widowControl/>
        <w:numPr>
          <w:ilvl w:val="0"/>
          <w:numId w:val="17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Вычисли, записывая решение столбиком,  и сделай проверку: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54 + 38 =                        62 – 39 =</w:t>
      </w:r>
    </w:p>
    <w:p w:rsidR="00E817A6" w:rsidRPr="007D69C8" w:rsidRDefault="00E817A6" w:rsidP="008D49ED">
      <w:pPr>
        <w:widowControl/>
        <w:numPr>
          <w:ilvl w:val="0"/>
          <w:numId w:val="18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Вычисли: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6 ∙ 2 =                 16 : 8 =              92 – 78 + 17 =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20 : 2 =                2 ∙ 4 =               60 – (7 + 36) =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4. Сравни и поставь вместо звёздочки  знак «&lt;», «&gt;» или «=»: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4 дес. * 4 ед.               5 дм * 9 см        90 – 43 *  82 - 20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7 ед. * 1 дес.               4 дм </w:t>
      </w:r>
      <w:smartTag w:uri="urn:schemas-microsoft-com:office:smarttags" w:element="metricconverter">
        <w:smartTagPr>
          <w:attr w:name="ProductID" w:val="7 см"/>
        </w:smartTagPr>
        <w:r w:rsidRPr="007D69C8">
          <w:rPr>
            <w:rFonts w:ascii="Arial" w:hAnsi="Arial" w:cs="Arial"/>
            <w:sz w:val="28"/>
          </w:rPr>
          <w:t>7 см</w:t>
        </w:r>
      </w:smartTag>
      <w:r w:rsidRPr="007D69C8">
        <w:rPr>
          <w:rFonts w:ascii="Arial" w:hAnsi="Arial" w:cs="Arial"/>
          <w:sz w:val="28"/>
        </w:rPr>
        <w:t xml:space="preserve"> * 7 дм </w:t>
      </w:r>
      <w:smartTag w:uri="urn:schemas-microsoft-com:office:smarttags" w:element="metricconverter">
        <w:smartTagPr>
          <w:attr w:name="ProductID" w:val="4 см"/>
        </w:smartTagPr>
        <w:r w:rsidRPr="007D69C8">
          <w:rPr>
            <w:rFonts w:ascii="Arial" w:hAnsi="Arial" w:cs="Arial"/>
            <w:sz w:val="28"/>
          </w:rPr>
          <w:t>4 см</w:t>
        </w:r>
      </w:smartTag>
      <w:r w:rsidRPr="007D69C8">
        <w:rPr>
          <w:rFonts w:ascii="Arial" w:hAnsi="Arial" w:cs="Arial"/>
          <w:sz w:val="28"/>
        </w:rPr>
        <w:t xml:space="preserve">                     67 + 20 * 50 + 34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5.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7D69C8">
          <w:rPr>
            <w:rFonts w:ascii="Arial" w:hAnsi="Arial" w:cs="Arial"/>
            <w:sz w:val="28"/>
          </w:rPr>
          <w:t>2 см</w:t>
        </w:r>
      </w:smartTag>
      <w:r w:rsidRPr="007D69C8">
        <w:rPr>
          <w:rFonts w:ascii="Arial" w:hAnsi="Arial" w:cs="Arial"/>
          <w:sz w:val="28"/>
        </w:rPr>
        <w:t>. Найди его периметр.</w:t>
      </w:r>
    </w:p>
    <w:p w:rsidR="00E817A6" w:rsidRPr="007D69C8" w:rsidRDefault="00E817A6" w:rsidP="008D49ED">
      <w:pPr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       6 *. У Марины было 50 рублей. Папа дал ей 3 монеты. Всего у неё стало 70 рублей.</w:t>
      </w:r>
    </w:p>
    <w:p w:rsidR="00E817A6" w:rsidRPr="007D69C8" w:rsidRDefault="00E817A6" w:rsidP="008D49ED">
      <w:pPr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       Какие монеты дал папа Марине?</w:t>
      </w:r>
    </w:p>
    <w:p w:rsidR="00E817A6" w:rsidRDefault="00E817A6" w:rsidP="008D49ED">
      <w:pPr>
        <w:jc w:val="center"/>
        <w:rPr>
          <w:rFonts w:ascii="Arial" w:hAnsi="Arial" w:cs="Arial"/>
          <w:i/>
          <w:iCs/>
          <w:sz w:val="28"/>
        </w:rPr>
      </w:pPr>
    </w:p>
    <w:p w:rsidR="00E817A6" w:rsidRDefault="00E817A6" w:rsidP="008D49ED">
      <w:pPr>
        <w:jc w:val="center"/>
        <w:rPr>
          <w:rFonts w:ascii="Arial" w:hAnsi="Arial" w:cs="Arial"/>
          <w:i/>
          <w:iCs/>
          <w:sz w:val="28"/>
        </w:rPr>
      </w:pPr>
    </w:p>
    <w:p w:rsidR="00E817A6" w:rsidRDefault="00E817A6" w:rsidP="008D49ED">
      <w:pPr>
        <w:jc w:val="center"/>
        <w:rPr>
          <w:rFonts w:ascii="Arial" w:hAnsi="Arial" w:cs="Arial"/>
          <w:i/>
          <w:iCs/>
          <w:sz w:val="28"/>
        </w:rPr>
      </w:pPr>
    </w:p>
    <w:p w:rsidR="00E817A6" w:rsidRDefault="00E817A6" w:rsidP="008D49ED">
      <w:pPr>
        <w:jc w:val="center"/>
        <w:rPr>
          <w:rFonts w:ascii="Arial" w:hAnsi="Arial" w:cs="Arial"/>
          <w:i/>
          <w:iCs/>
          <w:sz w:val="28"/>
        </w:rPr>
      </w:pPr>
    </w:p>
    <w:p w:rsidR="00E817A6" w:rsidRDefault="00E817A6" w:rsidP="008D49ED">
      <w:pPr>
        <w:jc w:val="center"/>
        <w:rPr>
          <w:rFonts w:ascii="Arial" w:hAnsi="Arial" w:cs="Arial"/>
          <w:i/>
          <w:iCs/>
          <w:sz w:val="28"/>
        </w:rPr>
      </w:pPr>
    </w:p>
    <w:p w:rsidR="00E817A6" w:rsidRPr="007D69C8" w:rsidRDefault="00E817A6" w:rsidP="008D49ED">
      <w:pPr>
        <w:jc w:val="center"/>
        <w:rPr>
          <w:rFonts w:ascii="Arial" w:hAnsi="Arial" w:cs="Arial"/>
        </w:rPr>
      </w:pPr>
      <w:r w:rsidRPr="007D69C8">
        <w:rPr>
          <w:rFonts w:ascii="Arial" w:hAnsi="Arial" w:cs="Arial"/>
          <w:i/>
          <w:iCs/>
          <w:sz w:val="28"/>
        </w:rPr>
        <w:t>Вариант 2.</w:t>
      </w:r>
    </w:p>
    <w:p w:rsidR="00E817A6" w:rsidRPr="007D69C8" w:rsidRDefault="00E817A6" w:rsidP="008D49ED">
      <w:pPr>
        <w:widowControl/>
        <w:numPr>
          <w:ilvl w:val="0"/>
          <w:numId w:val="19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Реши задачу: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7D69C8">
          <w:rPr>
            <w:rFonts w:ascii="Arial" w:hAnsi="Arial" w:cs="Arial"/>
            <w:sz w:val="28"/>
          </w:rPr>
          <w:t>100 м</w:t>
        </w:r>
      </w:smartTag>
      <w:r w:rsidRPr="007D69C8">
        <w:rPr>
          <w:rFonts w:ascii="Arial" w:hAnsi="Arial" w:cs="Arial"/>
          <w:sz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7D69C8">
          <w:rPr>
            <w:rFonts w:ascii="Arial" w:hAnsi="Arial" w:cs="Arial"/>
            <w:sz w:val="28"/>
          </w:rPr>
          <w:t>24 м</w:t>
        </w:r>
      </w:smartTag>
      <w:r w:rsidRPr="007D69C8">
        <w:rPr>
          <w:rFonts w:ascii="Arial" w:hAnsi="Arial" w:cs="Arial"/>
          <w:sz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7D69C8">
          <w:rPr>
            <w:rFonts w:ascii="Arial" w:hAnsi="Arial" w:cs="Arial"/>
            <w:sz w:val="28"/>
          </w:rPr>
          <w:t>36 м</w:t>
        </w:r>
      </w:smartTag>
      <w:r w:rsidRPr="007D69C8">
        <w:rPr>
          <w:rFonts w:ascii="Arial" w:hAnsi="Arial" w:cs="Arial"/>
          <w:sz w:val="28"/>
        </w:rPr>
        <w:t>. Сколько метров ткани осталось?</w:t>
      </w:r>
    </w:p>
    <w:p w:rsidR="00E817A6" w:rsidRPr="007D69C8" w:rsidRDefault="00E817A6" w:rsidP="008D49ED">
      <w:pPr>
        <w:widowControl/>
        <w:numPr>
          <w:ilvl w:val="0"/>
          <w:numId w:val="20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Вычисли, записывая решение столбиком,  и сделай проверку: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47 + 29 =                        83 – 27 =</w:t>
      </w:r>
    </w:p>
    <w:p w:rsidR="00E817A6" w:rsidRPr="007D69C8" w:rsidRDefault="00E817A6" w:rsidP="008D49ED">
      <w:pPr>
        <w:widowControl/>
        <w:numPr>
          <w:ilvl w:val="0"/>
          <w:numId w:val="21"/>
        </w:numPr>
        <w:autoSpaceDE/>
        <w:autoSpaceDN/>
        <w:adjustRightInd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Вычисли: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7 ∙ 2 =                 18 : 2 =              70 – 8 + 37 =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10 : 5 =                2 ∙ 8 =               84 – (56 + 25) =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4. Сравни и поставь вместо звёздочки  знак «&lt;», «&gt;» или «=»: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6 дес. * 6 ед.               </w:t>
      </w:r>
      <w:smartTag w:uri="urn:schemas-microsoft-com:office:smarttags" w:element="metricconverter">
        <w:smartTagPr>
          <w:attr w:name="ProductID" w:val="8 см"/>
        </w:smartTagPr>
        <w:r w:rsidRPr="007D69C8">
          <w:rPr>
            <w:rFonts w:ascii="Arial" w:hAnsi="Arial" w:cs="Arial"/>
            <w:sz w:val="28"/>
          </w:rPr>
          <w:t>8 см</w:t>
        </w:r>
      </w:smartTag>
      <w:r w:rsidRPr="007D69C8">
        <w:rPr>
          <w:rFonts w:ascii="Arial" w:hAnsi="Arial" w:cs="Arial"/>
          <w:sz w:val="28"/>
        </w:rPr>
        <w:t xml:space="preserve"> * 6 дм        60 – 38 *  54 - 30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5 ед. * 2 дес.               3 дм </w:t>
      </w:r>
      <w:smartTag w:uri="urn:schemas-microsoft-com:office:smarttags" w:element="metricconverter">
        <w:smartTagPr>
          <w:attr w:name="ProductID" w:val="4 см"/>
        </w:smartTagPr>
        <w:r w:rsidRPr="007D69C8">
          <w:rPr>
            <w:rFonts w:ascii="Arial" w:hAnsi="Arial" w:cs="Arial"/>
            <w:sz w:val="28"/>
          </w:rPr>
          <w:t>4 см</w:t>
        </w:r>
      </w:smartTag>
      <w:r w:rsidRPr="007D69C8">
        <w:rPr>
          <w:rFonts w:ascii="Arial" w:hAnsi="Arial" w:cs="Arial"/>
          <w:sz w:val="28"/>
        </w:rPr>
        <w:t xml:space="preserve"> * 4 дм </w:t>
      </w:r>
      <w:smartTag w:uri="urn:schemas-microsoft-com:office:smarttags" w:element="metricconverter">
        <w:smartTagPr>
          <w:attr w:name="ProductID" w:val="3 см"/>
        </w:smartTagPr>
        <w:r w:rsidRPr="007D69C8">
          <w:rPr>
            <w:rFonts w:ascii="Arial" w:hAnsi="Arial" w:cs="Arial"/>
            <w:sz w:val="28"/>
          </w:rPr>
          <w:t>3 см</w:t>
        </w:r>
      </w:smartTag>
      <w:r w:rsidRPr="007D69C8">
        <w:rPr>
          <w:rFonts w:ascii="Arial" w:hAnsi="Arial" w:cs="Arial"/>
          <w:sz w:val="28"/>
        </w:rPr>
        <w:t xml:space="preserve">                     48 + 50 * 60 + 39</w:t>
      </w:r>
    </w:p>
    <w:p w:rsidR="00E817A6" w:rsidRPr="007D69C8" w:rsidRDefault="00E817A6" w:rsidP="008D49ED">
      <w:pPr>
        <w:ind w:left="360"/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 xml:space="preserve">5.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7D69C8">
          <w:rPr>
            <w:rFonts w:ascii="Arial" w:hAnsi="Arial" w:cs="Arial"/>
            <w:sz w:val="28"/>
          </w:rPr>
          <w:t>5 см</w:t>
        </w:r>
      </w:smartTag>
      <w:r w:rsidRPr="007D69C8">
        <w:rPr>
          <w:rFonts w:ascii="Arial" w:hAnsi="Arial" w:cs="Arial"/>
          <w:sz w:val="28"/>
        </w:rPr>
        <w:t>. Найди его  периметр.</w:t>
      </w:r>
    </w:p>
    <w:p w:rsidR="00E817A6" w:rsidRPr="007D69C8" w:rsidRDefault="00E817A6" w:rsidP="008D49ED">
      <w:pPr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 </w:t>
      </w:r>
    </w:p>
    <w:p w:rsidR="00E817A6" w:rsidRPr="007D69C8" w:rsidRDefault="00E817A6" w:rsidP="008D49ED">
      <w:pPr>
        <w:rPr>
          <w:rFonts w:ascii="Arial" w:hAnsi="Arial" w:cs="Arial"/>
        </w:rPr>
      </w:pPr>
      <w:r w:rsidRPr="007D69C8">
        <w:rPr>
          <w:rFonts w:ascii="Arial" w:hAnsi="Arial" w:cs="Arial"/>
          <w:sz w:val="28"/>
        </w:rPr>
        <w:t>       6 *. Если каждый из трёх мальчиков возьмёт из вазы по 4 абрикоса, в вазе останется</w:t>
      </w:r>
    </w:p>
    <w:p w:rsidR="00E817A6" w:rsidRDefault="00E817A6" w:rsidP="008D49ED">
      <w:pPr>
        <w:rPr>
          <w:rFonts w:ascii="Arial" w:hAnsi="Arial" w:cs="Arial"/>
          <w:sz w:val="28"/>
        </w:rPr>
      </w:pPr>
      <w:r w:rsidRPr="007D69C8">
        <w:rPr>
          <w:rFonts w:ascii="Arial" w:hAnsi="Arial" w:cs="Arial"/>
          <w:sz w:val="28"/>
        </w:rPr>
        <w:t>       ещё один абрикос. Сколько абрикосов было в вазе?</w:t>
      </w:r>
    </w:p>
    <w:p w:rsidR="00E817A6" w:rsidRDefault="00E817A6" w:rsidP="008D49ED">
      <w:pPr>
        <w:rPr>
          <w:rFonts w:ascii="Arial" w:hAnsi="Arial" w:cs="Arial"/>
          <w:sz w:val="28"/>
        </w:rPr>
      </w:pPr>
    </w:p>
    <w:p w:rsidR="00E817A6" w:rsidRDefault="00E817A6" w:rsidP="009B4B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 измерительные материалы по литературному чтению </w:t>
      </w:r>
    </w:p>
    <w:p w:rsidR="00E817A6" w:rsidRDefault="00E817A6" w:rsidP="009B4B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2  классе </w:t>
      </w:r>
    </w:p>
    <w:p w:rsidR="00E817A6" w:rsidRDefault="00E817A6" w:rsidP="009B4B5F">
      <w:pPr>
        <w:jc w:val="center"/>
        <w:rPr>
          <w:b/>
          <w:sz w:val="28"/>
          <w:szCs w:val="28"/>
        </w:rPr>
      </w:pPr>
    </w:p>
    <w:p w:rsidR="00E817A6" w:rsidRDefault="00E817A6" w:rsidP="009B4B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техники чтения</w:t>
      </w:r>
    </w:p>
    <w:p w:rsidR="00E817A6" w:rsidRDefault="00E817A6" w:rsidP="009B4B5F">
      <w:pPr>
        <w:jc w:val="center"/>
        <w:rPr>
          <w:sz w:val="28"/>
          <w:szCs w:val="28"/>
        </w:rPr>
      </w:pPr>
      <w:r>
        <w:rPr>
          <w:sz w:val="28"/>
          <w:szCs w:val="28"/>
        </w:rPr>
        <w:t>(Тексты по проверке техники чтения для начальной школы «Учимся читать быстро» О.В.Узорова, Е.А. Нефёдова)</w:t>
      </w:r>
    </w:p>
    <w:p w:rsidR="00E817A6" w:rsidRDefault="00E817A6" w:rsidP="009B4B5F">
      <w:pPr>
        <w:jc w:val="center"/>
        <w:rPr>
          <w:sz w:val="28"/>
          <w:szCs w:val="28"/>
        </w:rPr>
      </w:pPr>
    </w:p>
    <w:p w:rsidR="00E817A6" w:rsidRDefault="00E817A6" w:rsidP="009B4B5F">
      <w:pPr>
        <w:jc w:val="both"/>
        <w:rPr>
          <w:sz w:val="28"/>
          <w:szCs w:val="28"/>
        </w:rPr>
      </w:pPr>
      <w:r>
        <w:rPr>
          <w:sz w:val="28"/>
          <w:szCs w:val="28"/>
        </w:rPr>
        <w:t>Текст 1.</w:t>
      </w:r>
    </w:p>
    <w:p w:rsidR="00E817A6" w:rsidRDefault="00E817A6" w:rsidP="009B4B5F">
      <w:pPr>
        <w:jc w:val="center"/>
        <w:rPr>
          <w:sz w:val="28"/>
          <w:szCs w:val="28"/>
        </w:rPr>
      </w:pPr>
      <w:r>
        <w:rPr>
          <w:sz w:val="28"/>
          <w:szCs w:val="28"/>
        </w:rPr>
        <w:t>Куница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Живёт в густом лесу небольшой хищный зверёк - куница.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Ростом куница меньше кошки. Она очень проворна и так хорошо лазает по деревьям, что даже ловкая белка не всегда от неё убежит.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Охотится куница за мышами и другими мелкими зверушками. 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наступит лето, поспеют в лесу ягоды – куница и ими будет лакомиться.  (51 слово)     </w:t>
      </w:r>
    </w:p>
    <w:p w:rsidR="00E817A6" w:rsidRDefault="00E817A6" w:rsidP="009B4B5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В. Чаплина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Какой зверёк куница?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кем охотится куница?</w:t>
      </w:r>
    </w:p>
    <w:p w:rsidR="00E817A6" w:rsidRDefault="00E817A6" w:rsidP="009B4B5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Чем лакомится куница?</w:t>
      </w:r>
    </w:p>
    <w:p w:rsidR="00E817A6" w:rsidRDefault="00E817A6" w:rsidP="009B4B5F">
      <w:pPr>
        <w:jc w:val="both"/>
        <w:rPr>
          <w:sz w:val="28"/>
          <w:szCs w:val="28"/>
        </w:rPr>
      </w:pPr>
    </w:p>
    <w:p w:rsidR="00E817A6" w:rsidRDefault="00E817A6" w:rsidP="009B4B5F">
      <w:pPr>
        <w:jc w:val="both"/>
        <w:rPr>
          <w:sz w:val="28"/>
          <w:szCs w:val="28"/>
        </w:rPr>
      </w:pPr>
    </w:p>
    <w:p w:rsidR="00E817A6" w:rsidRDefault="00E817A6" w:rsidP="009B4B5F">
      <w:pPr>
        <w:jc w:val="both"/>
        <w:rPr>
          <w:sz w:val="28"/>
          <w:szCs w:val="28"/>
        </w:rPr>
      </w:pPr>
      <w:r>
        <w:rPr>
          <w:sz w:val="28"/>
          <w:szCs w:val="28"/>
        </w:rPr>
        <w:t>Текст 2.</w:t>
      </w:r>
    </w:p>
    <w:p w:rsidR="00E817A6" w:rsidRDefault="00E817A6" w:rsidP="009B4B5F">
      <w:pPr>
        <w:jc w:val="both"/>
        <w:rPr>
          <w:sz w:val="28"/>
          <w:szCs w:val="28"/>
        </w:rPr>
      </w:pPr>
    </w:p>
    <w:p w:rsidR="00E817A6" w:rsidRDefault="00E817A6" w:rsidP="009B4B5F">
      <w:pPr>
        <w:jc w:val="center"/>
        <w:rPr>
          <w:sz w:val="28"/>
          <w:szCs w:val="28"/>
        </w:rPr>
      </w:pPr>
      <w:r>
        <w:rPr>
          <w:sz w:val="28"/>
          <w:szCs w:val="28"/>
        </w:rPr>
        <w:t>*****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зимние вечера, особенно в лютые морозы, стаи тетеревов, наглотавшись мёрзлых берёзовых почек, выбирают укромные сугробистые лесные полянки, камнем падают с деревьев в рыхлый снег, закапываются и ночуют в снежной спальне: тепло и не дует, да и хорька с куницей можно не бояться – не найдут. </w:t>
      </w:r>
    </w:p>
    <w:p w:rsidR="00E817A6" w:rsidRDefault="00E817A6" w:rsidP="009B4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завтра, выспавшись в мягкой постели, птицы взлетают на берёзы, чтобы опять отведать вкусных почек. (59 слов).</w:t>
      </w:r>
    </w:p>
    <w:p w:rsidR="00E817A6" w:rsidRDefault="00E817A6" w:rsidP="009B4B5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П. Дудочкин</w:t>
      </w:r>
    </w:p>
    <w:p w:rsidR="00E817A6" w:rsidRDefault="00E817A6" w:rsidP="009B4B5F">
      <w:pPr>
        <w:jc w:val="both"/>
        <w:rPr>
          <w:sz w:val="28"/>
          <w:szCs w:val="28"/>
        </w:rPr>
      </w:pPr>
    </w:p>
    <w:p w:rsidR="00E817A6" w:rsidRDefault="00E817A6" w:rsidP="009B4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Чем питаются тетерева в лютые морозы?</w:t>
      </w:r>
    </w:p>
    <w:p w:rsidR="00E817A6" w:rsidRDefault="00E817A6" w:rsidP="009B4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они ночуют зимой?</w:t>
      </w:r>
    </w:p>
    <w:p w:rsidR="00E817A6" w:rsidRDefault="00E817A6" w:rsidP="009B4B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Почему они ночуют в снегу?</w:t>
      </w:r>
    </w:p>
    <w:p w:rsidR="00E817A6" w:rsidRDefault="00E817A6" w:rsidP="009B4B5F">
      <w:pPr>
        <w:jc w:val="both"/>
        <w:rPr>
          <w:sz w:val="28"/>
          <w:szCs w:val="28"/>
        </w:rPr>
      </w:pPr>
    </w:p>
    <w:p w:rsidR="00E817A6" w:rsidRPr="00A6508B" w:rsidRDefault="00E817A6" w:rsidP="009B4B5F">
      <w:pPr>
        <w:jc w:val="both"/>
        <w:rPr>
          <w:b/>
          <w:sz w:val="24"/>
          <w:szCs w:val="24"/>
        </w:rPr>
      </w:pPr>
    </w:p>
    <w:p w:rsidR="00E817A6" w:rsidRDefault="00E817A6"/>
    <w:sectPr w:rsidR="00E817A6" w:rsidSect="0089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1D7"/>
    <w:multiLevelType w:val="multilevel"/>
    <w:tmpl w:val="D166B9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2F26A3"/>
    <w:multiLevelType w:val="multilevel"/>
    <w:tmpl w:val="03122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96771A"/>
    <w:multiLevelType w:val="multilevel"/>
    <w:tmpl w:val="E4589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6F7410"/>
    <w:multiLevelType w:val="multilevel"/>
    <w:tmpl w:val="A3EAE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4A7EB8"/>
    <w:multiLevelType w:val="multilevel"/>
    <w:tmpl w:val="76F032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341CD9"/>
    <w:multiLevelType w:val="multilevel"/>
    <w:tmpl w:val="E85A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"/>
      <w:lvlJc w:val="left"/>
      <w:pPr>
        <w:ind w:left="1440" w:hanging="360"/>
      </w:pPr>
      <w:rPr>
        <w:rFonts w:cs="Times New Roman"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877E4F"/>
    <w:multiLevelType w:val="multilevel"/>
    <w:tmpl w:val="EC3655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36F4133"/>
    <w:multiLevelType w:val="multilevel"/>
    <w:tmpl w:val="248214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F517C9"/>
    <w:multiLevelType w:val="hybridMultilevel"/>
    <w:tmpl w:val="2ED4EEE0"/>
    <w:lvl w:ilvl="0" w:tplc="D9AC448C">
      <w:start w:val="6"/>
      <w:numFmt w:val="decimal"/>
      <w:lvlText w:val="%1"/>
      <w:lvlJc w:val="left"/>
      <w:pPr>
        <w:ind w:left="2520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6BF61F1"/>
    <w:multiLevelType w:val="multilevel"/>
    <w:tmpl w:val="47DAF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92B3904"/>
    <w:multiLevelType w:val="multilevel"/>
    <w:tmpl w:val="32FC4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3D7C3C"/>
    <w:multiLevelType w:val="multilevel"/>
    <w:tmpl w:val="DB3C3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C7977AD"/>
    <w:multiLevelType w:val="multilevel"/>
    <w:tmpl w:val="DC8696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29060A"/>
    <w:multiLevelType w:val="multilevel"/>
    <w:tmpl w:val="A650F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54013A8"/>
    <w:multiLevelType w:val="multilevel"/>
    <w:tmpl w:val="8EB43C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6191AF9"/>
    <w:multiLevelType w:val="multilevel"/>
    <w:tmpl w:val="E92E2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CFB3AA6"/>
    <w:multiLevelType w:val="multilevel"/>
    <w:tmpl w:val="850237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D953AEB"/>
    <w:multiLevelType w:val="multilevel"/>
    <w:tmpl w:val="1C820F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04B3BC4"/>
    <w:multiLevelType w:val="multilevel"/>
    <w:tmpl w:val="2624B7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1813D25"/>
    <w:multiLevelType w:val="multilevel"/>
    <w:tmpl w:val="F95847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C117B80"/>
    <w:multiLevelType w:val="multilevel"/>
    <w:tmpl w:val="6C16EA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2"/>
      <w:numFmt w:val="decimal"/>
      <w:lvlText w:val="%2"/>
      <w:lvlJc w:val="left"/>
      <w:pPr>
        <w:ind w:left="1440" w:hanging="360"/>
      </w:pPr>
      <w:rPr>
        <w:rFonts w:cs="Times New Roman"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6"/>
  </w:num>
  <w:num w:numId="9">
    <w:abstractNumId w:val="12"/>
  </w:num>
  <w:num w:numId="10">
    <w:abstractNumId w:val="14"/>
  </w:num>
  <w:num w:numId="11">
    <w:abstractNumId w:val="3"/>
  </w:num>
  <w:num w:numId="12">
    <w:abstractNumId w:val="18"/>
  </w:num>
  <w:num w:numId="13">
    <w:abstractNumId w:val="17"/>
  </w:num>
  <w:num w:numId="14">
    <w:abstractNumId w:val="19"/>
  </w:num>
  <w:num w:numId="15">
    <w:abstractNumId w:val="7"/>
  </w:num>
  <w:num w:numId="16">
    <w:abstractNumId w:val="9"/>
  </w:num>
  <w:num w:numId="17">
    <w:abstractNumId w:val="10"/>
  </w:num>
  <w:num w:numId="18">
    <w:abstractNumId w:val="11"/>
  </w:num>
  <w:num w:numId="19">
    <w:abstractNumId w:val="15"/>
  </w:num>
  <w:num w:numId="20">
    <w:abstractNumId w:val="1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C90"/>
    <w:rsid w:val="000315B4"/>
    <w:rsid w:val="00065906"/>
    <w:rsid w:val="001C5D1F"/>
    <w:rsid w:val="0021285E"/>
    <w:rsid w:val="004924DA"/>
    <w:rsid w:val="0065188B"/>
    <w:rsid w:val="00745D82"/>
    <w:rsid w:val="007D69C8"/>
    <w:rsid w:val="0081518D"/>
    <w:rsid w:val="00895853"/>
    <w:rsid w:val="008D49ED"/>
    <w:rsid w:val="009B4B5F"/>
    <w:rsid w:val="00A6508B"/>
    <w:rsid w:val="00C03658"/>
    <w:rsid w:val="00D31455"/>
    <w:rsid w:val="00DB2C90"/>
    <w:rsid w:val="00E817A6"/>
    <w:rsid w:val="00EA1A0D"/>
    <w:rsid w:val="00F04310"/>
    <w:rsid w:val="00F51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C90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1A0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982</Words>
  <Characters>5598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2015-10-25T18:07:00Z</dcterms:created>
  <dcterms:modified xsi:type="dcterms:W3CDTF">2017-01-17T06:35:00Z</dcterms:modified>
</cp:coreProperties>
</file>